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D6B" w:rsidRDefault="007C6D6B" w:rsidP="00147A73">
      <w:pPr>
        <w:spacing w:line="490" w:lineRule="exact"/>
        <w:jc w:val="right"/>
      </w:pPr>
      <w:r>
        <w:t>Marca da bollo da € 16,00</w:t>
      </w:r>
    </w:p>
    <w:p w:rsidR="007C6D6B" w:rsidRDefault="007C6D6B" w:rsidP="002A554B">
      <w:pPr>
        <w:spacing w:line="490" w:lineRule="exact"/>
        <w:jc w:val="center"/>
        <w:rPr>
          <w:b/>
          <w:bCs/>
        </w:rPr>
      </w:pPr>
    </w:p>
    <w:p w:rsidR="007C6D6B" w:rsidRDefault="007C6D6B" w:rsidP="002A554B">
      <w:pPr>
        <w:spacing w:line="490" w:lineRule="exact"/>
        <w:jc w:val="center"/>
      </w:pPr>
      <w:r>
        <w:rPr>
          <w:b/>
          <w:bCs/>
        </w:rPr>
        <w:t>A</w:t>
      </w:r>
      <w:r w:rsidRPr="006009FA">
        <w:rPr>
          <w:b/>
          <w:bCs/>
        </w:rPr>
        <w:t>llegato</w:t>
      </w:r>
      <w:r>
        <w:rPr>
          <w:b/>
          <w:bCs/>
        </w:rPr>
        <w:t xml:space="preserve"> C</w:t>
      </w:r>
    </w:p>
    <w:p w:rsidR="007C6D6B" w:rsidRDefault="007C6D6B" w:rsidP="008F0179">
      <w:pPr>
        <w:spacing w:line="490" w:lineRule="exact"/>
        <w:jc w:val="center"/>
        <w:rPr>
          <w:i/>
          <w:iCs/>
          <w:sz w:val="22"/>
          <w:szCs w:val="22"/>
        </w:rPr>
      </w:pPr>
    </w:p>
    <w:p w:rsidR="007C6D6B" w:rsidRPr="00997A41" w:rsidRDefault="007C6D6B" w:rsidP="005F189F">
      <w:pPr>
        <w:spacing w:line="490" w:lineRule="exact"/>
        <w:jc w:val="center"/>
        <w:rPr>
          <w:sz w:val="22"/>
          <w:szCs w:val="22"/>
        </w:rPr>
      </w:pPr>
      <w:r w:rsidRPr="00295073">
        <w:rPr>
          <w:i/>
          <w:iCs/>
          <w:sz w:val="22"/>
          <w:szCs w:val="22"/>
        </w:rPr>
        <w:t>O</w:t>
      </w:r>
      <w:r>
        <w:rPr>
          <w:i/>
          <w:iCs/>
          <w:sz w:val="22"/>
          <w:szCs w:val="22"/>
        </w:rPr>
        <w:t>neri di sicurezza, costi della manodopera, indicazione società di progetto</w:t>
      </w:r>
    </w:p>
    <w:p w:rsidR="007C6D6B" w:rsidRDefault="007C6D6B" w:rsidP="00B96A7A">
      <w:pPr>
        <w:spacing w:line="490" w:lineRule="exact"/>
        <w:jc w:val="both"/>
      </w:pPr>
    </w:p>
    <w:p w:rsidR="007C6D6B" w:rsidRDefault="007C6D6B" w:rsidP="00B96A7A">
      <w:pPr>
        <w:spacing w:line="490" w:lineRule="exact"/>
        <w:jc w:val="both"/>
      </w:pPr>
    </w:p>
    <w:p w:rsidR="007C6D6B" w:rsidRPr="00997A41" w:rsidRDefault="007C6D6B" w:rsidP="002A7C59">
      <w:pPr>
        <w:pStyle w:val="ListParagraph"/>
        <w:spacing w:line="490" w:lineRule="exact"/>
        <w:ind w:left="1429"/>
        <w:jc w:val="center"/>
      </w:pPr>
    </w:p>
    <w:p w:rsidR="007C6D6B" w:rsidRDefault="007C6D6B" w:rsidP="002A7C59">
      <w:pPr>
        <w:spacing w:line="490" w:lineRule="exact"/>
        <w:jc w:val="both"/>
      </w:pPr>
      <w:r>
        <w:t xml:space="preserve">Il sottoscritto ……………………………. nato a ………………….., residente a ……………….………., via ………………………… n…………….. in qualità di legale rappresentante dell’offerente………………………………………………………………. </w:t>
      </w:r>
    </w:p>
    <w:p w:rsidR="007C6D6B" w:rsidRDefault="007C6D6B" w:rsidP="002A7C59">
      <w:pPr>
        <w:spacing w:line="490" w:lineRule="exact"/>
        <w:jc w:val="both"/>
      </w:pPr>
      <w:r>
        <w:t>Il sottoscritto ……………………………. nato a ………………….., residente a ……………….………., via ………………………… n…………….. in qualità di legale rappresentante dell’offerente……………………………………………………………….</w:t>
      </w:r>
    </w:p>
    <w:p w:rsidR="007C6D6B" w:rsidRDefault="007C6D6B" w:rsidP="002A7C59">
      <w:pPr>
        <w:spacing w:line="490" w:lineRule="exact"/>
        <w:jc w:val="both"/>
      </w:pPr>
      <w:r>
        <w:t>formula quanto segue:</w:t>
      </w:r>
    </w:p>
    <w:p w:rsidR="007C6D6B" w:rsidRPr="007D1D6F" w:rsidRDefault="007C6D6B" w:rsidP="007D1D6F">
      <w:pPr>
        <w:widowControl w:val="0"/>
        <w:spacing w:before="51" w:line="360" w:lineRule="auto"/>
        <w:ind w:right="241"/>
        <w:jc w:val="both"/>
      </w:pPr>
    </w:p>
    <w:p w:rsidR="007C6D6B" w:rsidRDefault="007C6D6B" w:rsidP="007D1D6F">
      <w:pPr>
        <w:pStyle w:val="ListParagraph"/>
        <w:widowControl w:val="0"/>
        <w:numPr>
          <w:ilvl w:val="0"/>
          <w:numId w:val="4"/>
        </w:numPr>
        <w:spacing w:before="51" w:line="360" w:lineRule="auto"/>
        <w:ind w:left="1042" w:right="241"/>
        <w:jc w:val="both"/>
      </w:pPr>
      <w:r w:rsidRPr="00057CF6">
        <w:rPr>
          <w:u w:val="single"/>
        </w:rPr>
        <w:t>indicazione</w:t>
      </w:r>
      <w:r w:rsidRPr="00057CF6">
        <w:t xml:space="preserve"> in euro in cifre e in lettere - con riguardo ai servizi oggetto di concessione – dell’ammontare complessivo degli oneri di sicurezza “propri” o “aziendali” stimato in termini presuntivi per l’intera durata della concessione</w:t>
      </w:r>
      <w:r>
        <w:t xml:space="preserve"> al netto della riduzione offerta,</w:t>
      </w:r>
      <w:r w:rsidRPr="00057CF6">
        <w:t xml:space="preserve"> dedotti dal </w:t>
      </w:r>
      <w:r w:rsidRPr="00057CF6">
        <w:rPr>
          <w:u w:val="single"/>
        </w:rPr>
        <w:t>“</w:t>
      </w:r>
      <w:r w:rsidRPr="00057CF6">
        <w:rPr>
          <w:i/>
          <w:iCs/>
          <w:u w:val="single"/>
        </w:rPr>
        <w:t>Piano economico-finanziario</w:t>
      </w:r>
      <w:r>
        <w:rPr>
          <w:i/>
          <w:iCs/>
          <w:u w:val="single"/>
        </w:rPr>
        <w:t xml:space="preserve"> di offerta</w:t>
      </w:r>
      <w:r w:rsidRPr="00057CF6">
        <w:rPr>
          <w:i/>
          <w:iCs/>
          <w:u w:val="single"/>
        </w:rPr>
        <w:t>”</w:t>
      </w:r>
      <w:r w:rsidRPr="00057CF6">
        <w:t xml:space="preserve">, </w:t>
      </w:r>
      <w:r>
        <w:t xml:space="preserve">da sostenersi </w:t>
      </w:r>
      <w:r w:rsidRPr="00057CF6">
        <w:t>per garantire la gestione della residenza per anziani “</w:t>
      </w:r>
      <w:r>
        <w:t xml:space="preserve">Villa </w:t>
      </w:r>
      <w:r w:rsidRPr="00057CF6">
        <w:t xml:space="preserve">Biancotti Levis” nel rispetto delle disposizioni in materia di salute e sicurezza sui luoghi di lavoro </w:t>
      </w:r>
    </w:p>
    <w:p w:rsidR="007C6D6B" w:rsidRDefault="007C6D6B" w:rsidP="00F71879">
      <w:pPr>
        <w:pStyle w:val="ListParagraph"/>
        <w:numPr>
          <w:ilvl w:val="0"/>
          <w:numId w:val="4"/>
        </w:numPr>
        <w:spacing w:line="490" w:lineRule="exact"/>
        <w:jc w:val="both"/>
      </w:pPr>
      <w:r w:rsidRPr="00997A41">
        <w:t>……………………. (in cifre)   ………………………………………… (in lettere)</w:t>
      </w:r>
    </w:p>
    <w:p w:rsidR="007C6D6B" w:rsidRPr="00057CF6" w:rsidRDefault="007C6D6B" w:rsidP="00F71879">
      <w:pPr>
        <w:pStyle w:val="ListParagraph"/>
        <w:widowControl w:val="0"/>
        <w:spacing w:before="51" w:line="360" w:lineRule="auto"/>
        <w:ind w:left="1042" w:right="241"/>
        <w:jc w:val="both"/>
      </w:pPr>
    </w:p>
    <w:p w:rsidR="007C6D6B" w:rsidRDefault="007C6D6B" w:rsidP="007D1D6F">
      <w:pPr>
        <w:pStyle w:val="ListParagraph"/>
        <w:widowControl w:val="0"/>
        <w:numPr>
          <w:ilvl w:val="0"/>
          <w:numId w:val="4"/>
        </w:numPr>
        <w:spacing w:before="51" w:line="360" w:lineRule="auto"/>
        <w:ind w:left="1042" w:right="241"/>
        <w:jc w:val="both"/>
      </w:pPr>
      <w:r w:rsidRPr="00057CF6">
        <w:rPr>
          <w:u w:val="single"/>
        </w:rPr>
        <w:t>indicazione</w:t>
      </w:r>
      <w:r w:rsidRPr="00057CF6">
        <w:t xml:space="preserve"> in euro in cifre e in lettere - con riguardo ai lavori oggetto di concessione – dell’ammontare complessivo degli oneri di sicurezza “propri” o “aziendali” stimato in termini presuntivi dedotti dal </w:t>
      </w:r>
      <w:r w:rsidRPr="00057CF6">
        <w:rPr>
          <w:u w:val="single"/>
        </w:rPr>
        <w:t>“</w:t>
      </w:r>
      <w:r w:rsidRPr="00057CF6">
        <w:rPr>
          <w:i/>
          <w:iCs/>
          <w:u w:val="single"/>
        </w:rPr>
        <w:t>Piano economico-finanziario</w:t>
      </w:r>
      <w:r>
        <w:rPr>
          <w:i/>
          <w:iCs/>
          <w:u w:val="single"/>
        </w:rPr>
        <w:t xml:space="preserve"> di offerta</w:t>
      </w:r>
      <w:r w:rsidRPr="00057CF6">
        <w:rPr>
          <w:i/>
          <w:iCs/>
          <w:u w:val="single"/>
        </w:rPr>
        <w:t>”</w:t>
      </w:r>
      <w:r w:rsidRPr="00057CF6">
        <w:t xml:space="preserve">, </w:t>
      </w:r>
      <w:r>
        <w:t xml:space="preserve">da sostenersi </w:t>
      </w:r>
      <w:r w:rsidRPr="00057CF6">
        <w:t>per garantire che la esecuzione dei lavori di FASE 1</w:t>
      </w:r>
      <w:r>
        <w:t xml:space="preserve"> </w:t>
      </w:r>
      <w:r w:rsidRPr="00057CF6">
        <w:t>relativi alla residenza per anziani “</w:t>
      </w:r>
      <w:r>
        <w:t xml:space="preserve">Villa </w:t>
      </w:r>
      <w:r w:rsidRPr="00057CF6">
        <w:t>Biancotti Levis” sia svolta nel rispetto delle disposizioni in materia di salute e sicurezza sui luoghi di lavoro</w:t>
      </w:r>
    </w:p>
    <w:p w:rsidR="007C6D6B" w:rsidRPr="00F71879" w:rsidRDefault="007C6D6B" w:rsidP="00F71879">
      <w:pPr>
        <w:pStyle w:val="ListParagraph"/>
      </w:pPr>
    </w:p>
    <w:p w:rsidR="007C6D6B" w:rsidRDefault="007C6D6B" w:rsidP="00F71879">
      <w:pPr>
        <w:pStyle w:val="ListParagraph"/>
        <w:numPr>
          <w:ilvl w:val="0"/>
          <w:numId w:val="4"/>
        </w:numPr>
        <w:spacing w:line="490" w:lineRule="exact"/>
        <w:jc w:val="both"/>
      </w:pPr>
      <w:r w:rsidRPr="00997A41">
        <w:t>……………………. (in cifre)   ………………………………………… (in lettere)</w:t>
      </w:r>
    </w:p>
    <w:p w:rsidR="007C6D6B" w:rsidRDefault="007C6D6B" w:rsidP="00F71879">
      <w:pPr>
        <w:pStyle w:val="ListParagraph"/>
        <w:widowControl w:val="0"/>
        <w:spacing w:before="51" w:line="360" w:lineRule="auto"/>
        <w:ind w:left="1042" w:right="241"/>
        <w:jc w:val="both"/>
      </w:pPr>
    </w:p>
    <w:p w:rsidR="007C6D6B" w:rsidRPr="00057CF6" w:rsidRDefault="007C6D6B" w:rsidP="00F71879">
      <w:pPr>
        <w:pStyle w:val="ListParagraph"/>
        <w:widowControl w:val="0"/>
        <w:spacing w:before="51" w:line="360" w:lineRule="auto"/>
        <w:ind w:left="1042" w:right="241"/>
        <w:jc w:val="both"/>
      </w:pPr>
    </w:p>
    <w:p w:rsidR="007C6D6B" w:rsidRDefault="007C6D6B" w:rsidP="007D1D6F">
      <w:pPr>
        <w:pStyle w:val="ListParagraph"/>
        <w:widowControl w:val="0"/>
        <w:numPr>
          <w:ilvl w:val="0"/>
          <w:numId w:val="4"/>
        </w:numPr>
        <w:spacing w:before="51" w:line="360" w:lineRule="auto"/>
        <w:ind w:left="1042" w:right="241"/>
        <w:jc w:val="both"/>
      </w:pPr>
      <w:r w:rsidRPr="00057CF6">
        <w:rPr>
          <w:u w:val="single"/>
        </w:rPr>
        <w:t>indicazione</w:t>
      </w:r>
      <w:r w:rsidRPr="00057CF6">
        <w:t xml:space="preserve"> in euro in cifre e in lettere dei costi stimati in termini presuntivi della manodopera per l’intera durata della concessione </w:t>
      </w:r>
      <w:r>
        <w:t>al netto della riduzione offerta,</w:t>
      </w:r>
      <w:r w:rsidRPr="00057CF6">
        <w:t xml:space="preserve"> </w:t>
      </w:r>
      <w:r>
        <w:t xml:space="preserve"> </w:t>
      </w:r>
      <w:r w:rsidRPr="00057CF6">
        <w:t xml:space="preserve">dedotti dal </w:t>
      </w:r>
      <w:r w:rsidRPr="00057CF6">
        <w:rPr>
          <w:u w:val="single"/>
        </w:rPr>
        <w:t>“</w:t>
      </w:r>
      <w:r w:rsidRPr="00057CF6">
        <w:rPr>
          <w:i/>
          <w:iCs/>
          <w:u w:val="single"/>
        </w:rPr>
        <w:t>Piano economico-finanziario</w:t>
      </w:r>
      <w:r>
        <w:rPr>
          <w:i/>
          <w:iCs/>
          <w:u w:val="single"/>
        </w:rPr>
        <w:t xml:space="preserve"> di offerta</w:t>
      </w:r>
      <w:r w:rsidRPr="00057CF6">
        <w:rPr>
          <w:i/>
          <w:iCs/>
          <w:u w:val="single"/>
        </w:rPr>
        <w:t>”</w:t>
      </w:r>
      <w:r w:rsidRPr="00057CF6">
        <w:t>, che l’Offerente dovrà sostenere per la gestione della residenza per anziani “</w:t>
      </w:r>
      <w:r>
        <w:t xml:space="preserve">Villa </w:t>
      </w:r>
      <w:r w:rsidRPr="00057CF6">
        <w:t xml:space="preserve">Biancotti Levis” </w:t>
      </w:r>
    </w:p>
    <w:p w:rsidR="007C6D6B" w:rsidRDefault="007C6D6B" w:rsidP="00F71879">
      <w:pPr>
        <w:pStyle w:val="ListParagraph"/>
        <w:numPr>
          <w:ilvl w:val="0"/>
          <w:numId w:val="4"/>
        </w:numPr>
        <w:spacing w:line="490" w:lineRule="exact"/>
        <w:jc w:val="both"/>
      </w:pPr>
      <w:r w:rsidRPr="00997A41">
        <w:t>……………………. (in cifre)   ………………………………………… (in lettere)</w:t>
      </w:r>
    </w:p>
    <w:p w:rsidR="007C6D6B" w:rsidRPr="00057CF6" w:rsidRDefault="007C6D6B" w:rsidP="00F71879">
      <w:pPr>
        <w:pStyle w:val="ListParagraph"/>
        <w:widowControl w:val="0"/>
        <w:spacing w:before="51" w:line="360" w:lineRule="auto"/>
        <w:ind w:left="1042" w:right="241"/>
        <w:jc w:val="both"/>
      </w:pPr>
    </w:p>
    <w:p w:rsidR="007C6D6B" w:rsidRDefault="007C6D6B" w:rsidP="007D1D6F">
      <w:pPr>
        <w:pStyle w:val="ListParagraph"/>
        <w:widowControl w:val="0"/>
        <w:numPr>
          <w:ilvl w:val="0"/>
          <w:numId w:val="4"/>
        </w:numPr>
        <w:spacing w:before="51" w:line="360" w:lineRule="auto"/>
        <w:ind w:left="1042" w:right="241"/>
        <w:jc w:val="both"/>
      </w:pPr>
      <w:r w:rsidRPr="00057CF6">
        <w:rPr>
          <w:u w:val="single"/>
        </w:rPr>
        <w:t>indicazione</w:t>
      </w:r>
      <w:r w:rsidRPr="00057CF6">
        <w:t xml:space="preserve"> in euro in cifre e in lettere dei costi stimati in termini presuntivi della manodopera con riguardo ai lavori oggetto di concessione dedotti dal </w:t>
      </w:r>
      <w:r w:rsidRPr="00057CF6">
        <w:rPr>
          <w:u w:val="single"/>
        </w:rPr>
        <w:t>“</w:t>
      </w:r>
      <w:r w:rsidRPr="00057CF6">
        <w:rPr>
          <w:i/>
          <w:iCs/>
          <w:u w:val="single"/>
        </w:rPr>
        <w:t>Piano economico-finanziario</w:t>
      </w:r>
      <w:r>
        <w:rPr>
          <w:i/>
          <w:iCs/>
          <w:u w:val="single"/>
        </w:rPr>
        <w:t xml:space="preserve"> di offerta</w:t>
      </w:r>
      <w:r w:rsidRPr="00057CF6">
        <w:rPr>
          <w:i/>
          <w:iCs/>
          <w:u w:val="single"/>
        </w:rPr>
        <w:t>”</w:t>
      </w:r>
      <w:r w:rsidRPr="00057CF6">
        <w:t xml:space="preserve">, </w:t>
      </w:r>
      <w:r>
        <w:t xml:space="preserve">da sostenersi </w:t>
      </w:r>
      <w:r w:rsidRPr="00057CF6">
        <w:t>per garantire la esecuzione dei lavori di FASE 1 relativi alla residenza per anziani “</w:t>
      </w:r>
      <w:r>
        <w:t xml:space="preserve">Villa </w:t>
      </w:r>
      <w:r w:rsidRPr="00057CF6">
        <w:t>Biancotti Levis”</w:t>
      </w:r>
    </w:p>
    <w:p w:rsidR="007C6D6B" w:rsidRPr="00F71879" w:rsidRDefault="007C6D6B" w:rsidP="00F71879">
      <w:pPr>
        <w:pStyle w:val="ListParagraph"/>
      </w:pPr>
    </w:p>
    <w:p w:rsidR="007C6D6B" w:rsidRDefault="007C6D6B" w:rsidP="00F71879">
      <w:pPr>
        <w:pStyle w:val="ListParagraph"/>
        <w:numPr>
          <w:ilvl w:val="0"/>
          <w:numId w:val="4"/>
        </w:numPr>
        <w:spacing w:line="490" w:lineRule="exact"/>
        <w:jc w:val="both"/>
      </w:pPr>
      <w:r w:rsidRPr="00997A41">
        <w:t>……………………. (in cifre)   ………………………………………… (in lettere)</w:t>
      </w:r>
      <w:r>
        <w:t xml:space="preserve"> </w:t>
      </w:r>
    </w:p>
    <w:p w:rsidR="007C6D6B" w:rsidRDefault="007C6D6B" w:rsidP="00C011CC">
      <w:pPr>
        <w:spacing w:line="490" w:lineRule="exact"/>
        <w:jc w:val="both"/>
      </w:pPr>
    </w:p>
    <w:p w:rsidR="007C6D6B" w:rsidRDefault="007C6D6B" w:rsidP="009C2DCC">
      <w:pPr>
        <w:pStyle w:val="ListParagraph"/>
        <w:widowControl w:val="0"/>
        <w:numPr>
          <w:ilvl w:val="0"/>
          <w:numId w:val="4"/>
        </w:numPr>
        <w:spacing w:before="51" w:line="360" w:lineRule="auto"/>
        <w:ind w:left="1042" w:right="241"/>
        <w:jc w:val="both"/>
      </w:pPr>
      <w:r w:rsidRPr="00C011CC">
        <w:rPr>
          <w:u w:val="single"/>
        </w:rPr>
        <w:t>indicazione</w:t>
      </w:r>
      <w:r w:rsidRPr="00C011CC">
        <w:t xml:space="preserve"> in euro in cifre e in lettere - con riguardo ai lavori oggetto di concessione – dell’ammontare complessivo degli oneri di sicurezza “propri” o “aziendali” stimato in termini presuntivi dedotti dal “Piano economico-finanziario di offerta”, che l’Offerente dovrà sostenere per garantire che la esecuzione dei lavori di “FASE 3” e la sostituzione serramenti di “FASE 2”  relativi alla residenza per </w:t>
      </w:r>
      <w:r>
        <w:t xml:space="preserve">anziani “Villa Biancotti Levis”, sia svolta </w:t>
      </w:r>
      <w:bookmarkStart w:id="0" w:name="_GoBack"/>
      <w:bookmarkEnd w:id="0"/>
      <w:r w:rsidRPr="00C011CC">
        <w:t xml:space="preserve">nel rispetto delle disposizioni in materia di salute e sicurezza sui luoghi di lavoro </w:t>
      </w:r>
    </w:p>
    <w:p w:rsidR="007C6D6B" w:rsidRDefault="007C6D6B" w:rsidP="008061D1">
      <w:pPr>
        <w:pStyle w:val="ListParagraph"/>
        <w:numPr>
          <w:ilvl w:val="0"/>
          <w:numId w:val="4"/>
        </w:numPr>
        <w:spacing w:line="490" w:lineRule="exact"/>
        <w:jc w:val="both"/>
      </w:pPr>
      <w:r w:rsidRPr="00997A41">
        <w:t>……………………. (in cifre)   ………………………………………… (in lettere)</w:t>
      </w:r>
      <w:r>
        <w:t xml:space="preserve"> </w:t>
      </w:r>
    </w:p>
    <w:p w:rsidR="007C6D6B" w:rsidRDefault="007C6D6B" w:rsidP="008061D1">
      <w:pPr>
        <w:pStyle w:val="ListParagraph"/>
        <w:widowControl w:val="0"/>
        <w:spacing w:before="51" w:line="360" w:lineRule="auto"/>
        <w:ind w:left="1042" w:right="241"/>
        <w:jc w:val="both"/>
      </w:pPr>
    </w:p>
    <w:p w:rsidR="007C6D6B" w:rsidRDefault="007C6D6B" w:rsidP="008061D1">
      <w:pPr>
        <w:pStyle w:val="ListParagraph"/>
        <w:widowControl w:val="0"/>
        <w:numPr>
          <w:ilvl w:val="0"/>
          <w:numId w:val="4"/>
        </w:numPr>
        <w:spacing w:before="51" w:line="360" w:lineRule="auto"/>
        <w:ind w:left="1042" w:right="241"/>
        <w:jc w:val="both"/>
      </w:pPr>
      <w:r w:rsidRPr="00C011CC">
        <w:t>indicazione in euro in cifre e in lettere dei costi stimati in termini presuntivi della manodopera con riguardo ai lavori oggetto di concessione dedotti dal “Piano economico-finanziario di offerta”, che l’Offerente dovrà sostenere per garantire l’esecuzione dei lavori di “FASE 3” e la sostituzione serramenti di “FASE 2”, relativi alla residenza per anziani “Villa Biancotti Levis”</w:t>
      </w:r>
    </w:p>
    <w:p w:rsidR="007C6D6B" w:rsidRDefault="007C6D6B" w:rsidP="008061D1">
      <w:pPr>
        <w:pStyle w:val="ListParagraph"/>
        <w:numPr>
          <w:ilvl w:val="0"/>
          <w:numId w:val="4"/>
        </w:numPr>
        <w:spacing w:line="490" w:lineRule="exact"/>
        <w:jc w:val="both"/>
      </w:pPr>
      <w:r w:rsidRPr="00997A41">
        <w:t>……………………. (in cifre)   ………………………………………… (in lettere)</w:t>
      </w:r>
      <w:r>
        <w:t xml:space="preserve"> </w:t>
      </w:r>
    </w:p>
    <w:p w:rsidR="007C6D6B" w:rsidRPr="00C011CC" w:rsidRDefault="007C6D6B" w:rsidP="00C011CC">
      <w:pPr>
        <w:pStyle w:val="ListParagraph"/>
        <w:widowControl w:val="0"/>
        <w:spacing w:before="51" w:line="360" w:lineRule="auto"/>
        <w:ind w:left="1042" w:right="241"/>
        <w:jc w:val="both"/>
      </w:pPr>
    </w:p>
    <w:p w:rsidR="007C6D6B" w:rsidRDefault="007C6D6B" w:rsidP="00F71879">
      <w:pPr>
        <w:pStyle w:val="ListParagraph"/>
        <w:widowControl w:val="0"/>
        <w:spacing w:before="51" w:line="360" w:lineRule="auto"/>
        <w:ind w:left="1042" w:right="241"/>
        <w:jc w:val="both"/>
      </w:pPr>
    </w:p>
    <w:p w:rsidR="007C6D6B" w:rsidRDefault="007C6D6B" w:rsidP="00A96A55">
      <w:pPr>
        <w:pStyle w:val="ListParagraph"/>
        <w:spacing w:line="490" w:lineRule="exact"/>
        <w:ind w:left="1429"/>
        <w:jc w:val="center"/>
      </w:pPr>
      <w:r>
        <w:t xml:space="preserve">*  *  * </w:t>
      </w:r>
    </w:p>
    <w:p w:rsidR="007C6D6B" w:rsidRPr="00057CF6" w:rsidRDefault="007C6D6B" w:rsidP="00F71879">
      <w:pPr>
        <w:pStyle w:val="ListParagraph"/>
        <w:widowControl w:val="0"/>
        <w:spacing w:before="51" w:line="360" w:lineRule="auto"/>
        <w:ind w:left="1042" w:right="241"/>
        <w:jc w:val="both"/>
      </w:pPr>
    </w:p>
    <w:p w:rsidR="007C6D6B" w:rsidRDefault="007C6D6B" w:rsidP="007D1D6F">
      <w:pPr>
        <w:pStyle w:val="ListParagraph"/>
        <w:widowControl w:val="0"/>
        <w:numPr>
          <w:ilvl w:val="0"/>
          <w:numId w:val="4"/>
        </w:numPr>
        <w:spacing w:before="51" w:line="360" w:lineRule="auto"/>
        <w:ind w:left="1042" w:right="241"/>
        <w:jc w:val="both"/>
      </w:pPr>
      <w:r w:rsidRPr="00057CF6">
        <w:rPr>
          <w:i/>
          <w:iCs/>
        </w:rPr>
        <w:t xml:space="preserve">[eventuale] </w:t>
      </w:r>
      <w:r w:rsidRPr="00057CF6">
        <w:rPr>
          <w:u w:val="single"/>
        </w:rPr>
        <w:t>indicazione</w:t>
      </w:r>
      <w:r w:rsidRPr="00057CF6">
        <w:t xml:space="preserve"> di voler costituire una società di progetto in forma di società per azioni o a responsabilità limitata, anche consortile, in base al combinato disposto degli artt.164, comma 1, 179, comma 3, 180, comma 8, 184 del d.lgs. 50/2016</w:t>
      </w:r>
      <w:r>
        <w:t>:</w:t>
      </w:r>
    </w:p>
    <w:p w:rsidR="007C6D6B" w:rsidRPr="00F71879" w:rsidRDefault="007C6D6B" w:rsidP="00F71879">
      <w:pPr>
        <w:pStyle w:val="ListParagraph"/>
      </w:pPr>
    </w:p>
    <w:p w:rsidR="007C6D6B" w:rsidRDefault="007C6D6B" w:rsidP="007D1D6F">
      <w:pPr>
        <w:pStyle w:val="ListParagraph"/>
        <w:widowControl w:val="0"/>
        <w:numPr>
          <w:ilvl w:val="0"/>
          <w:numId w:val="4"/>
        </w:numPr>
        <w:spacing w:before="51" w:line="360" w:lineRule="auto"/>
        <w:ind w:left="1042" w:right="241"/>
        <w:jc w:val="both"/>
      </w:pPr>
      <w:r>
        <w:t>………………………………………………………………………………….</w:t>
      </w:r>
      <w:r w:rsidRPr="00057CF6">
        <w:t xml:space="preserve"> </w:t>
      </w:r>
    </w:p>
    <w:p w:rsidR="007C6D6B" w:rsidRPr="00F71879" w:rsidRDefault="007C6D6B" w:rsidP="00F71879">
      <w:pPr>
        <w:pStyle w:val="ListParagraph"/>
      </w:pPr>
    </w:p>
    <w:p w:rsidR="007C6D6B" w:rsidRPr="00F71879" w:rsidRDefault="007C6D6B" w:rsidP="00F71879">
      <w:pPr>
        <w:pStyle w:val="ListParagraph"/>
      </w:pPr>
    </w:p>
    <w:p w:rsidR="007C6D6B" w:rsidRDefault="007C6D6B" w:rsidP="007D1D6F">
      <w:pPr>
        <w:pStyle w:val="ListParagraph"/>
        <w:widowControl w:val="0"/>
        <w:numPr>
          <w:ilvl w:val="0"/>
          <w:numId w:val="4"/>
        </w:numPr>
        <w:spacing w:before="51" w:line="360" w:lineRule="auto"/>
        <w:ind w:left="1042" w:right="241"/>
        <w:jc w:val="both"/>
      </w:pPr>
      <w:r w:rsidRPr="00057CF6">
        <w:t>in ipotesi</w:t>
      </w:r>
      <w:r>
        <w:t xml:space="preserve"> di costituzione della società di progetto</w:t>
      </w:r>
      <w:r w:rsidRPr="00057CF6">
        <w:t xml:space="preserve"> e in caso di concorrente plurisoggettivo costituendo o costituito, </w:t>
      </w:r>
      <w:r w:rsidRPr="00057CF6">
        <w:rPr>
          <w:u w:val="single"/>
        </w:rPr>
        <w:t>indicazione della quota</w:t>
      </w:r>
      <w:r w:rsidRPr="00057CF6">
        <w:t xml:space="preserve"> di partecipazione al capitale sociale</w:t>
      </w:r>
      <w:r>
        <w:rPr>
          <w:rStyle w:val="FootnoteReference"/>
        </w:rPr>
        <w:footnoteReference w:id="1"/>
      </w:r>
      <w:r w:rsidRPr="00057CF6">
        <w:t xml:space="preserve"> di ciascun membro</w:t>
      </w:r>
      <w:r>
        <w:t>:</w:t>
      </w:r>
    </w:p>
    <w:p w:rsidR="007C6D6B" w:rsidRPr="00057CF6" w:rsidRDefault="007C6D6B" w:rsidP="007D1D6F">
      <w:pPr>
        <w:pStyle w:val="ListParagraph"/>
        <w:widowControl w:val="0"/>
        <w:numPr>
          <w:ilvl w:val="0"/>
          <w:numId w:val="4"/>
        </w:numPr>
        <w:spacing w:before="51" w:line="360" w:lineRule="auto"/>
        <w:ind w:left="1042" w:right="241"/>
        <w:jc w:val="both"/>
      </w:pPr>
      <w:r>
        <w:t>…………………………………………………………</w:t>
      </w:r>
      <w:r w:rsidRPr="00057CF6">
        <w:t xml:space="preserve">. </w:t>
      </w:r>
    </w:p>
    <w:p w:rsidR="007C6D6B" w:rsidRDefault="007C6D6B" w:rsidP="003A7138">
      <w:pPr>
        <w:pStyle w:val="ListParagraph"/>
        <w:spacing w:line="490" w:lineRule="exact"/>
        <w:ind w:left="0"/>
        <w:jc w:val="both"/>
      </w:pPr>
    </w:p>
    <w:p w:rsidR="007C6D6B" w:rsidRDefault="007C6D6B" w:rsidP="000B7100">
      <w:pPr>
        <w:pStyle w:val="ListParagraph"/>
        <w:spacing w:line="490" w:lineRule="exact"/>
        <w:jc w:val="both"/>
      </w:pPr>
    </w:p>
    <w:p w:rsidR="007C6D6B" w:rsidRDefault="007C6D6B" w:rsidP="00786CE9">
      <w:pPr>
        <w:tabs>
          <w:tab w:val="left" w:pos="567"/>
          <w:tab w:val="left" w:pos="851"/>
        </w:tabs>
        <w:spacing w:line="360" w:lineRule="auto"/>
        <w:ind w:left="851" w:hanging="284"/>
        <w:jc w:val="center"/>
      </w:pPr>
      <w:r>
        <w:t>Firma/e</w:t>
      </w:r>
    </w:p>
    <w:p w:rsidR="007C6D6B" w:rsidRDefault="007C6D6B" w:rsidP="00786CE9">
      <w:pPr>
        <w:tabs>
          <w:tab w:val="left" w:pos="567"/>
          <w:tab w:val="left" w:pos="851"/>
        </w:tabs>
        <w:spacing w:line="360" w:lineRule="auto"/>
        <w:ind w:left="851" w:hanging="284"/>
        <w:jc w:val="center"/>
      </w:pPr>
      <w:r>
        <w:t>…………………………………</w:t>
      </w:r>
    </w:p>
    <w:p w:rsidR="007C6D6B" w:rsidRDefault="007C6D6B" w:rsidP="00786CE9">
      <w:pPr>
        <w:tabs>
          <w:tab w:val="left" w:pos="567"/>
          <w:tab w:val="left" w:pos="851"/>
        </w:tabs>
        <w:spacing w:line="360" w:lineRule="auto"/>
        <w:ind w:left="851" w:hanging="284"/>
        <w:jc w:val="center"/>
      </w:pPr>
      <w:r>
        <w:t>…………………………………</w:t>
      </w:r>
    </w:p>
    <w:p w:rsidR="007C6D6B" w:rsidRPr="00BD025B" w:rsidRDefault="007C6D6B" w:rsidP="00786CE9">
      <w:pPr>
        <w:tabs>
          <w:tab w:val="left" w:pos="567"/>
          <w:tab w:val="left" w:pos="851"/>
        </w:tabs>
        <w:spacing w:line="360" w:lineRule="auto"/>
        <w:ind w:left="851" w:hanging="284"/>
        <w:jc w:val="center"/>
      </w:pPr>
      <w:r>
        <w:t>………………………………….</w:t>
      </w:r>
    </w:p>
    <w:p w:rsidR="007C6D6B" w:rsidRDefault="007C6D6B" w:rsidP="00786CE9"/>
    <w:p w:rsidR="007C6D6B" w:rsidRDefault="007C6D6B" w:rsidP="00B96A7A">
      <w:pPr>
        <w:spacing w:line="490" w:lineRule="exact"/>
        <w:jc w:val="both"/>
      </w:pPr>
      <w:r>
        <w:t xml:space="preserve"> </w:t>
      </w:r>
    </w:p>
    <w:sectPr w:rsidR="007C6D6B" w:rsidSect="002014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134" w:left="1134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D6B" w:rsidRDefault="007C6D6B" w:rsidP="00A27395">
      <w:r>
        <w:separator/>
      </w:r>
    </w:p>
  </w:endnote>
  <w:endnote w:type="continuationSeparator" w:id="0">
    <w:p w:rsidR="007C6D6B" w:rsidRDefault="007C6D6B" w:rsidP="00A27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D6B" w:rsidRDefault="007C6D6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D6B" w:rsidRDefault="007C6D6B">
    <w:pPr>
      <w:pStyle w:val="Footer"/>
      <w:jc w:val="center"/>
    </w:pPr>
    <w:fldSimple w:instr=" PAGE   \* MERGEFORMAT ">
      <w:r>
        <w:rPr>
          <w:noProof/>
        </w:rPr>
        <w:t>3</w:t>
      </w:r>
    </w:fldSimple>
  </w:p>
  <w:p w:rsidR="007C6D6B" w:rsidRDefault="007C6D6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D6B" w:rsidRDefault="007C6D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D6B" w:rsidRDefault="007C6D6B" w:rsidP="00A27395">
      <w:r>
        <w:separator/>
      </w:r>
    </w:p>
  </w:footnote>
  <w:footnote w:type="continuationSeparator" w:id="0">
    <w:p w:rsidR="007C6D6B" w:rsidRDefault="007C6D6B" w:rsidP="00A27395">
      <w:r>
        <w:continuationSeparator/>
      </w:r>
    </w:p>
  </w:footnote>
  <w:footnote w:id="1">
    <w:p w:rsidR="007C6D6B" w:rsidRDefault="007C6D6B">
      <w:pPr>
        <w:pStyle w:val="FootnoteText"/>
      </w:pPr>
      <w:r>
        <w:rPr>
          <w:rStyle w:val="FootnoteReference"/>
        </w:rPr>
        <w:footnoteRef/>
      </w:r>
      <w:r>
        <w:t xml:space="preserve"> Capitale sociale: per società per azioni ≥  a € 50.000,00; per società a responsabilità limitata  ≥  a  € 10.000,00.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D6B" w:rsidRDefault="007C6D6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D6B" w:rsidRDefault="007C6D6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D6B" w:rsidRDefault="007C6D6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23651"/>
    <w:multiLevelType w:val="hybridMultilevel"/>
    <w:tmpl w:val="13C2617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321D9B"/>
    <w:multiLevelType w:val="hybridMultilevel"/>
    <w:tmpl w:val="7874678C"/>
    <w:lvl w:ilvl="0" w:tplc="7DD02798">
      <w:numFmt w:val="bullet"/>
      <w:lvlText w:val=""/>
      <w:lvlJc w:val="left"/>
      <w:pPr>
        <w:ind w:left="1429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41383D6E"/>
    <w:multiLevelType w:val="hybridMultilevel"/>
    <w:tmpl w:val="B1989C54"/>
    <w:lvl w:ilvl="0" w:tplc="84F29EB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i w:val="0"/>
        <w:iCs w:val="0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>
    <w:nsid w:val="49D70556"/>
    <w:multiLevelType w:val="hybridMultilevel"/>
    <w:tmpl w:val="45984602"/>
    <w:lvl w:ilvl="0" w:tplc="F62EFC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8B7CC3"/>
    <w:multiLevelType w:val="hybridMultilevel"/>
    <w:tmpl w:val="FFD2CB58"/>
    <w:lvl w:ilvl="0" w:tplc="0410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defaultTabStop w:val="708"/>
  <w:hyphenationZone w:val="283"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64C"/>
    <w:rsid w:val="0000064C"/>
    <w:rsid w:val="00026325"/>
    <w:rsid w:val="00057CF6"/>
    <w:rsid w:val="000A2629"/>
    <w:rsid w:val="000B7100"/>
    <w:rsid w:val="000C04EF"/>
    <w:rsid w:val="00115768"/>
    <w:rsid w:val="00122D96"/>
    <w:rsid w:val="0014071B"/>
    <w:rsid w:val="00147A73"/>
    <w:rsid w:val="00174019"/>
    <w:rsid w:val="00201422"/>
    <w:rsid w:val="00210C8B"/>
    <w:rsid w:val="002433D8"/>
    <w:rsid w:val="00287C02"/>
    <w:rsid w:val="00295073"/>
    <w:rsid w:val="002A554B"/>
    <w:rsid w:val="002A7C59"/>
    <w:rsid w:val="00301D23"/>
    <w:rsid w:val="00305DA6"/>
    <w:rsid w:val="003A7138"/>
    <w:rsid w:val="003B7591"/>
    <w:rsid w:val="004649DE"/>
    <w:rsid w:val="005B625A"/>
    <w:rsid w:val="005F189F"/>
    <w:rsid w:val="005F3D2D"/>
    <w:rsid w:val="006009FA"/>
    <w:rsid w:val="006053D1"/>
    <w:rsid w:val="0064355D"/>
    <w:rsid w:val="00655C64"/>
    <w:rsid w:val="006705AE"/>
    <w:rsid w:val="006F5284"/>
    <w:rsid w:val="0078447C"/>
    <w:rsid w:val="00786CE9"/>
    <w:rsid w:val="007C6D6B"/>
    <w:rsid w:val="007D1D6F"/>
    <w:rsid w:val="007F6A4C"/>
    <w:rsid w:val="008061D1"/>
    <w:rsid w:val="008369AB"/>
    <w:rsid w:val="008F0179"/>
    <w:rsid w:val="009362F9"/>
    <w:rsid w:val="009648BB"/>
    <w:rsid w:val="00985D08"/>
    <w:rsid w:val="009936BB"/>
    <w:rsid w:val="00997A41"/>
    <w:rsid w:val="009C2DCC"/>
    <w:rsid w:val="009F1EB5"/>
    <w:rsid w:val="00A205A9"/>
    <w:rsid w:val="00A27395"/>
    <w:rsid w:val="00A96A55"/>
    <w:rsid w:val="00B96A7A"/>
    <w:rsid w:val="00BD025B"/>
    <w:rsid w:val="00BD3407"/>
    <w:rsid w:val="00BE3E20"/>
    <w:rsid w:val="00BF097A"/>
    <w:rsid w:val="00BF5988"/>
    <w:rsid w:val="00C011CC"/>
    <w:rsid w:val="00C226EC"/>
    <w:rsid w:val="00C873A8"/>
    <w:rsid w:val="00CD1927"/>
    <w:rsid w:val="00D334ED"/>
    <w:rsid w:val="00D429D2"/>
    <w:rsid w:val="00D5752D"/>
    <w:rsid w:val="00D875C2"/>
    <w:rsid w:val="00E0472F"/>
    <w:rsid w:val="00E51AAA"/>
    <w:rsid w:val="00E65541"/>
    <w:rsid w:val="00E765E9"/>
    <w:rsid w:val="00EC34E3"/>
    <w:rsid w:val="00F64AAA"/>
    <w:rsid w:val="00F71879"/>
    <w:rsid w:val="00F9579B"/>
    <w:rsid w:val="00FD1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A7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01D2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A273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7395"/>
    <w:rPr>
      <w:rFonts w:ascii="Times New Roman" w:hAnsi="Times New Roman" w:cs="Times New Roman"/>
      <w:sz w:val="24"/>
      <w:szCs w:val="24"/>
      <w:lang w:eastAsia="it-IT"/>
    </w:rPr>
  </w:style>
  <w:style w:type="paragraph" w:styleId="Footer">
    <w:name w:val="footer"/>
    <w:basedOn w:val="Normal"/>
    <w:link w:val="FooterChar"/>
    <w:uiPriority w:val="99"/>
    <w:rsid w:val="00A273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7395"/>
    <w:rPr>
      <w:rFonts w:ascii="Times New Roman" w:hAnsi="Times New Roman" w:cs="Times New Roman"/>
      <w:sz w:val="24"/>
      <w:szCs w:val="24"/>
      <w:lang w:eastAsia="it-IT"/>
    </w:rPr>
  </w:style>
  <w:style w:type="paragraph" w:styleId="FootnoteText">
    <w:name w:val="footnote text"/>
    <w:basedOn w:val="Normal"/>
    <w:link w:val="FootnoteTextChar"/>
    <w:uiPriority w:val="99"/>
    <w:semiHidden/>
    <w:rsid w:val="00A96A5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96A55"/>
    <w:rPr>
      <w:rFonts w:ascii="Times New Roman" w:hAnsi="Times New Roman" w:cs="Times New Roman"/>
      <w:sz w:val="20"/>
      <w:szCs w:val="20"/>
      <w:lang w:eastAsia="it-IT"/>
    </w:rPr>
  </w:style>
  <w:style w:type="character" w:styleId="FootnoteReference">
    <w:name w:val="footnote reference"/>
    <w:basedOn w:val="DefaultParagraphFont"/>
    <w:uiPriority w:val="99"/>
    <w:semiHidden/>
    <w:rsid w:val="00A96A5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589</Words>
  <Characters>3360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Marca da bollo da € 16,00</dc:title>
  <dc:subject/>
  <dc:creator>Armando Bertolino</dc:creator>
  <cp:keywords/>
  <dc:description/>
  <cp:lastModifiedBy>luca.accalai</cp:lastModifiedBy>
  <cp:revision>2</cp:revision>
  <cp:lastPrinted>2018-07-04T10:34:00Z</cp:lastPrinted>
  <dcterms:created xsi:type="dcterms:W3CDTF">2018-10-15T07:24:00Z</dcterms:created>
  <dcterms:modified xsi:type="dcterms:W3CDTF">2018-10-15T07:24:00Z</dcterms:modified>
</cp:coreProperties>
</file>